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30074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BATEMAN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E52521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Norfolk. Husbandman.</w:t>
      </w:r>
    </w:p>
    <w:p w14:paraId="3DCE254D" w14:textId="77777777" w:rsidR="00FD00BD" w:rsidRDefault="00FD00BD" w:rsidP="00FD00BD">
      <w:pPr>
        <w:rPr>
          <w:rFonts w:ascii="Times New Roman" w:hAnsi="Times New Roman" w:cs="Times New Roman"/>
        </w:rPr>
      </w:pPr>
    </w:p>
    <w:p w14:paraId="2879CB4C" w14:textId="77777777" w:rsidR="00FD00BD" w:rsidRDefault="00FD00BD" w:rsidP="00FD00BD">
      <w:pPr>
        <w:rPr>
          <w:rFonts w:ascii="Times New Roman" w:hAnsi="Times New Roman" w:cs="Times New Roman"/>
        </w:rPr>
      </w:pPr>
    </w:p>
    <w:p w14:paraId="6378F1A8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Wolle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Bosse</w:t>
      </w:r>
      <w:proofErr w:type="spellEnd"/>
    </w:p>
    <w:p w14:paraId="31DBAC13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Upwell(q.v.), John </w:t>
      </w:r>
      <w:proofErr w:type="spellStart"/>
      <w:r>
        <w:rPr>
          <w:rFonts w:ascii="Times New Roman" w:hAnsi="Times New Roman" w:cs="Times New Roman"/>
        </w:rPr>
        <w:t>Pylcok</w:t>
      </w:r>
      <w:proofErr w:type="spellEnd"/>
      <w:r>
        <w:rPr>
          <w:rFonts w:ascii="Times New Roman" w:hAnsi="Times New Roman" w:cs="Times New Roman"/>
        </w:rPr>
        <w:t xml:space="preserve"> of Upwell(q.v.), William Wrench</w:t>
      </w:r>
    </w:p>
    <w:p w14:paraId="536519E9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Upwell(q.v.)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John Stoneham of Upwell, as the executor of </w:t>
      </w:r>
    </w:p>
    <w:p w14:paraId="689FE4A5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Upwell(q.v.).</w:t>
      </w:r>
    </w:p>
    <w:p w14:paraId="59138873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D667CF1" w14:textId="77777777" w:rsidR="00FD00BD" w:rsidRDefault="00FD00BD" w:rsidP="00FD00BD">
      <w:pPr>
        <w:rPr>
          <w:rFonts w:ascii="Times New Roman" w:hAnsi="Times New Roman" w:cs="Times New Roman"/>
        </w:rPr>
      </w:pPr>
    </w:p>
    <w:p w14:paraId="3FD4093C" w14:textId="77777777" w:rsidR="00FD00BD" w:rsidRDefault="00FD00BD" w:rsidP="00FD00BD">
      <w:pPr>
        <w:rPr>
          <w:rFonts w:ascii="Times New Roman" w:hAnsi="Times New Roman" w:cs="Times New Roman"/>
        </w:rPr>
      </w:pPr>
    </w:p>
    <w:p w14:paraId="44731AEA" w14:textId="77777777" w:rsidR="00FD00BD" w:rsidRDefault="00FD00BD" w:rsidP="00FD0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0A17CF0B" w14:textId="77777777" w:rsidR="006B2F86" w:rsidRPr="00E71FC3" w:rsidRDefault="00FD00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22A39" w14:textId="77777777" w:rsidR="00FD00BD" w:rsidRDefault="00FD00BD" w:rsidP="00E71FC3">
      <w:r>
        <w:separator/>
      </w:r>
    </w:p>
  </w:endnote>
  <w:endnote w:type="continuationSeparator" w:id="0">
    <w:p w14:paraId="50C9E4AD" w14:textId="77777777" w:rsidR="00FD00BD" w:rsidRDefault="00FD00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CE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E9C6F" w14:textId="77777777" w:rsidR="00FD00BD" w:rsidRDefault="00FD00BD" w:rsidP="00E71FC3">
      <w:r>
        <w:separator/>
      </w:r>
    </w:p>
  </w:footnote>
  <w:footnote w:type="continuationSeparator" w:id="0">
    <w:p w14:paraId="75EC83C6" w14:textId="77777777" w:rsidR="00FD00BD" w:rsidRDefault="00FD00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A831A"/>
  <w15:chartTrackingRefBased/>
  <w15:docId w15:val="{C21AF4FD-4F8B-4F54-AEFF-51FE3094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0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2019-05-11T19:21:00Z</dcterms:created>
  <dcterms:modified xsi:type="dcterms:W3CDTF">2019-05-11T19:21:00Z</dcterms:modified>
</cp:coreProperties>
</file>